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27" w:rsidRDefault="00F46927" w:rsidP="00F46927">
      <w:pPr>
        <w:ind w:left="6162" w:hanging="61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914400" cy="914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1CA8" w:rsidRPr="00941CA8" w:rsidRDefault="00941CA8" w:rsidP="00941CA8">
      <w:pPr>
        <w:jc w:val="center"/>
        <w:rPr>
          <w:b/>
          <w:bCs/>
          <w:sz w:val="28"/>
          <w:szCs w:val="28"/>
        </w:rPr>
      </w:pPr>
      <w:r w:rsidRPr="00941CA8">
        <w:rPr>
          <w:b/>
          <w:bCs/>
          <w:sz w:val="28"/>
          <w:szCs w:val="28"/>
        </w:rPr>
        <w:t>МУНИЦИПАЛЬНОЕ ОБРАЗОВАНИЕ</w:t>
      </w:r>
    </w:p>
    <w:p w:rsidR="00941CA8" w:rsidRPr="00941CA8" w:rsidRDefault="00941CA8" w:rsidP="00941CA8">
      <w:pPr>
        <w:jc w:val="center"/>
        <w:rPr>
          <w:b/>
          <w:bCs/>
          <w:sz w:val="28"/>
          <w:szCs w:val="28"/>
        </w:rPr>
      </w:pPr>
      <w:r w:rsidRPr="00941CA8">
        <w:rPr>
          <w:b/>
          <w:bCs/>
          <w:sz w:val="28"/>
          <w:szCs w:val="28"/>
        </w:rPr>
        <w:t>«ГОРОД ВЫБОРГ»</w:t>
      </w:r>
    </w:p>
    <w:p w:rsidR="00941CA8" w:rsidRPr="00941CA8" w:rsidRDefault="00941CA8" w:rsidP="00941CA8">
      <w:pPr>
        <w:jc w:val="center"/>
        <w:rPr>
          <w:b/>
          <w:bCs/>
          <w:sz w:val="28"/>
          <w:szCs w:val="28"/>
        </w:rPr>
      </w:pPr>
      <w:r w:rsidRPr="00941CA8">
        <w:rPr>
          <w:b/>
          <w:bCs/>
          <w:sz w:val="28"/>
          <w:szCs w:val="28"/>
        </w:rPr>
        <w:t>ВЫБОРГСКОГО РАЙОНА ЛЕНИНГРАДСКОЙ ОБЛАСТИ</w:t>
      </w:r>
    </w:p>
    <w:p w:rsidR="00941CA8" w:rsidRPr="00941CA8" w:rsidRDefault="00941CA8" w:rsidP="00941CA8">
      <w:pPr>
        <w:spacing w:before="240"/>
        <w:jc w:val="center"/>
        <w:rPr>
          <w:b/>
          <w:bCs/>
          <w:sz w:val="28"/>
          <w:szCs w:val="28"/>
        </w:rPr>
      </w:pPr>
      <w:r w:rsidRPr="00941CA8">
        <w:rPr>
          <w:b/>
          <w:bCs/>
          <w:sz w:val="28"/>
          <w:szCs w:val="28"/>
        </w:rPr>
        <w:t>СОВЕТ ДЕПУТАТОВ</w:t>
      </w:r>
    </w:p>
    <w:p w:rsidR="00941CA8" w:rsidRPr="00941CA8" w:rsidRDefault="00941CA8" w:rsidP="00941CA8">
      <w:pPr>
        <w:spacing w:after="240"/>
        <w:jc w:val="center"/>
        <w:rPr>
          <w:b/>
          <w:bCs/>
          <w:sz w:val="28"/>
          <w:szCs w:val="28"/>
        </w:rPr>
      </w:pPr>
      <w:r w:rsidRPr="00941CA8">
        <w:rPr>
          <w:b/>
          <w:bCs/>
          <w:sz w:val="28"/>
          <w:szCs w:val="28"/>
        </w:rPr>
        <w:t>третьего созыва</w:t>
      </w:r>
    </w:p>
    <w:p w:rsidR="00941CA8" w:rsidRPr="00941CA8" w:rsidRDefault="00941CA8" w:rsidP="00941CA8">
      <w:pPr>
        <w:jc w:val="center"/>
        <w:rPr>
          <w:b/>
          <w:bCs/>
          <w:spacing w:val="200"/>
          <w:sz w:val="28"/>
          <w:szCs w:val="28"/>
        </w:rPr>
      </w:pPr>
      <w:r w:rsidRPr="00941CA8">
        <w:rPr>
          <w:b/>
          <w:bCs/>
          <w:spacing w:val="200"/>
          <w:sz w:val="28"/>
          <w:szCs w:val="28"/>
        </w:rPr>
        <w:t>РЕШЕНИЕ</w:t>
      </w:r>
    </w:p>
    <w:p w:rsidR="00941CA8" w:rsidRPr="00941CA8" w:rsidRDefault="00941CA8" w:rsidP="00941CA8">
      <w:pPr>
        <w:spacing w:before="840" w:after="360"/>
        <w:rPr>
          <w:sz w:val="28"/>
          <w:szCs w:val="28"/>
        </w:rPr>
      </w:pPr>
      <w:r w:rsidRPr="00941CA8">
        <w:rPr>
          <w:sz w:val="28"/>
          <w:szCs w:val="28"/>
        </w:rPr>
        <w:t xml:space="preserve">от </w:t>
      </w:r>
      <w:r w:rsidR="00F46927">
        <w:rPr>
          <w:sz w:val="28"/>
          <w:szCs w:val="28"/>
        </w:rPr>
        <w:t>22</w:t>
      </w:r>
      <w:r w:rsidRPr="00941CA8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941CA8">
        <w:rPr>
          <w:sz w:val="28"/>
          <w:szCs w:val="28"/>
        </w:rPr>
        <w:t>.2015г.</w:t>
      </w:r>
      <w:r w:rsidRPr="00941CA8">
        <w:rPr>
          <w:sz w:val="28"/>
          <w:szCs w:val="28"/>
        </w:rPr>
        <w:tab/>
      </w:r>
      <w:r w:rsidRPr="00941CA8">
        <w:rPr>
          <w:sz w:val="28"/>
          <w:szCs w:val="28"/>
        </w:rPr>
        <w:tab/>
      </w:r>
      <w:r w:rsidRPr="00941CA8">
        <w:rPr>
          <w:sz w:val="28"/>
          <w:szCs w:val="28"/>
        </w:rPr>
        <w:tab/>
        <w:t xml:space="preserve">№ </w:t>
      </w:r>
      <w:r w:rsidR="00F46927">
        <w:rPr>
          <w:sz w:val="28"/>
          <w:szCs w:val="28"/>
        </w:rPr>
        <w:t>48</w:t>
      </w:r>
    </w:p>
    <w:p w:rsidR="00446458" w:rsidRDefault="00446458" w:rsidP="00446458">
      <w:pPr>
        <w:ind w:right="4251"/>
        <w:rPr>
          <w:sz w:val="28"/>
          <w:szCs w:val="28"/>
        </w:rPr>
      </w:pPr>
      <w:r w:rsidRPr="00B56447">
        <w:rPr>
          <w:sz w:val="28"/>
          <w:szCs w:val="28"/>
        </w:rPr>
        <w:t>О внесении изменений в прогнозный план-программу</w:t>
      </w:r>
      <w:r>
        <w:rPr>
          <w:sz w:val="28"/>
          <w:szCs w:val="28"/>
        </w:rPr>
        <w:t xml:space="preserve"> </w:t>
      </w:r>
      <w:r w:rsidRPr="00B56447">
        <w:rPr>
          <w:sz w:val="28"/>
          <w:szCs w:val="28"/>
        </w:rPr>
        <w:t xml:space="preserve">приватизации муниципального имущества муниципального образования </w:t>
      </w:r>
    </w:p>
    <w:p w:rsidR="00CF1D19" w:rsidRPr="00941CA8" w:rsidRDefault="00446458" w:rsidP="00446458">
      <w:pPr>
        <w:ind w:right="4820"/>
        <w:rPr>
          <w:sz w:val="28"/>
          <w:szCs w:val="28"/>
        </w:rPr>
      </w:pPr>
      <w:r w:rsidRPr="00B56447">
        <w:rPr>
          <w:sz w:val="28"/>
          <w:szCs w:val="28"/>
        </w:rPr>
        <w:t>«Город Выборг»</w:t>
      </w:r>
      <w:r>
        <w:rPr>
          <w:sz w:val="28"/>
          <w:szCs w:val="28"/>
        </w:rPr>
        <w:t xml:space="preserve"> </w:t>
      </w:r>
      <w:r w:rsidRPr="00B56447">
        <w:rPr>
          <w:sz w:val="28"/>
          <w:szCs w:val="28"/>
        </w:rPr>
        <w:t>Выборгского района Ленинградской области на 2015год</w:t>
      </w:r>
    </w:p>
    <w:p w:rsidR="00BA0782" w:rsidRPr="00941CA8" w:rsidRDefault="00CF1D19" w:rsidP="00941CA8">
      <w:pPr>
        <w:tabs>
          <w:tab w:val="left" w:pos="4860"/>
          <w:tab w:val="left" w:pos="8640"/>
        </w:tabs>
        <w:spacing w:before="360"/>
        <w:ind w:firstLine="709"/>
        <w:jc w:val="both"/>
        <w:rPr>
          <w:sz w:val="28"/>
          <w:szCs w:val="28"/>
        </w:rPr>
      </w:pPr>
      <w:proofErr w:type="gramStart"/>
      <w:r w:rsidRPr="00941CA8">
        <w:rPr>
          <w:sz w:val="28"/>
          <w:szCs w:val="28"/>
        </w:rPr>
        <w:t>В соответствии с</w:t>
      </w:r>
      <w:r w:rsidR="00BA0782" w:rsidRPr="00941CA8">
        <w:rPr>
          <w:sz w:val="28"/>
          <w:szCs w:val="28"/>
        </w:rPr>
        <w:t xml:space="preserve"> </w:t>
      </w:r>
      <w:r w:rsidRPr="00941CA8">
        <w:rPr>
          <w:sz w:val="28"/>
          <w:szCs w:val="28"/>
        </w:rPr>
        <w:t>Федеральн</w:t>
      </w:r>
      <w:r w:rsidR="00F32399">
        <w:rPr>
          <w:sz w:val="28"/>
          <w:szCs w:val="28"/>
        </w:rPr>
        <w:t>ым</w:t>
      </w:r>
      <w:r w:rsidRPr="00941CA8">
        <w:rPr>
          <w:sz w:val="28"/>
          <w:szCs w:val="28"/>
        </w:rPr>
        <w:t xml:space="preserve"> закон</w:t>
      </w:r>
      <w:r w:rsidR="00F32399">
        <w:rPr>
          <w:sz w:val="28"/>
          <w:szCs w:val="28"/>
        </w:rPr>
        <w:t>ом</w:t>
      </w:r>
      <w:r w:rsidRPr="00941CA8">
        <w:rPr>
          <w:sz w:val="28"/>
          <w:szCs w:val="28"/>
        </w:rPr>
        <w:t xml:space="preserve"> от 21 декабря 2001 года № 178-ФЗ «О приватизации государственного и муниципального имущества»,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BA0782" w:rsidRPr="00941CA8">
        <w:rPr>
          <w:color w:val="000000"/>
          <w:sz w:val="28"/>
          <w:szCs w:val="28"/>
        </w:rPr>
        <w:t xml:space="preserve">решением совета депутатов от 28 февраля 2006 года № 36 «Об утверждении Порядка приватизации муниципального имущества муниципального образования «Выборгское городское поселение» Выборгского района Ленинградской области, </w:t>
      </w:r>
      <w:r w:rsidR="00BA0782" w:rsidRPr="00941CA8">
        <w:rPr>
          <w:sz w:val="28"/>
          <w:szCs w:val="28"/>
        </w:rPr>
        <w:t>уставом муниципального</w:t>
      </w:r>
      <w:proofErr w:type="gramEnd"/>
      <w:r w:rsidR="00BA0782" w:rsidRPr="00941CA8">
        <w:rPr>
          <w:sz w:val="28"/>
          <w:szCs w:val="28"/>
        </w:rPr>
        <w:t xml:space="preserve"> образования, совет депутатов</w:t>
      </w:r>
    </w:p>
    <w:p w:rsidR="000C3438" w:rsidRPr="00941CA8" w:rsidRDefault="00CF1D19" w:rsidP="00941CA8">
      <w:pPr>
        <w:spacing w:before="240" w:after="240"/>
        <w:jc w:val="center"/>
        <w:rPr>
          <w:spacing w:val="200"/>
          <w:sz w:val="28"/>
          <w:szCs w:val="28"/>
        </w:rPr>
      </w:pPr>
      <w:r w:rsidRPr="00941CA8">
        <w:rPr>
          <w:spacing w:val="200"/>
          <w:sz w:val="28"/>
          <w:szCs w:val="28"/>
        </w:rPr>
        <w:t>РЕШИЛ:</w:t>
      </w:r>
    </w:p>
    <w:p w:rsidR="00737D4F" w:rsidRPr="00F32399" w:rsidRDefault="00F32399" w:rsidP="00F32399">
      <w:pPr>
        <w:ind w:firstLine="709"/>
        <w:jc w:val="both"/>
        <w:rPr>
          <w:color w:val="000000"/>
          <w:sz w:val="28"/>
          <w:szCs w:val="28"/>
        </w:rPr>
      </w:pPr>
      <w:r w:rsidRPr="00F32399">
        <w:rPr>
          <w:sz w:val="28"/>
          <w:szCs w:val="28"/>
        </w:rPr>
        <w:t xml:space="preserve">1. </w:t>
      </w:r>
      <w:r w:rsidR="00CF3CCD" w:rsidRPr="00F32399">
        <w:rPr>
          <w:sz w:val="28"/>
          <w:szCs w:val="28"/>
        </w:rPr>
        <w:t>Внести в</w:t>
      </w:r>
      <w:r w:rsidR="00CF1D19" w:rsidRPr="00F32399">
        <w:rPr>
          <w:sz w:val="28"/>
          <w:szCs w:val="28"/>
        </w:rPr>
        <w:t xml:space="preserve"> прогнозный план-программу приватизации муниципального имущества муниципального образования «</w:t>
      </w:r>
      <w:r w:rsidR="00BA0782" w:rsidRPr="00F32399">
        <w:rPr>
          <w:sz w:val="28"/>
          <w:szCs w:val="28"/>
        </w:rPr>
        <w:t xml:space="preserve">Город Выборг» </w:t>
      </w:r>
      <w:r w:rsidR="00A6325F" w:rsidRPr="00F32399">
        <w:rPr>
          <w:sz w:val="28"/>
          <w:szCs w:val="28"/>
        </w:rPr>
        <w:t>Выборгск</w:t>
      </w:r>
      <w:r w:rsidR="00BA0782" w:rsidRPr="00F32399">
        <w:rPr>
          <w:sz w:val="28"/>
          <w:szCs w:val="28"/>
        </w:rPr>
        <w:t>ого</w:t>
      </w:r>
      <w:r w:rsidR="00A6325F" w:rsidRPr="00F32399">
        <w:rPr>
          <w:sz w:val="28"/>
          <w:szCs w:val="28"/>
        </w:rPr>
        <w:t xml:space="preserve"> район</w:t>
      </w:r>
      <w:r w:rsidR="00CF1D19" w:rsidRPr="00F32399">
        <w:rPr>
          <w:sz w:val="28"/>
          <w:szCs w:val="28"/>
        </w:rPr>
        <w:t xml:space="preserve"> Ленинградской области на </w:t>
      </w:r>
      <w:r w:rsidR="00013B90" w:rsidRPr="00F32399">
        <w:rPr>
          <w:color w:val="000000"/>
          <w:sz w:val="28"/>
          <w:szCs w:val="28"/>
        </w:rPr>
        <w:t>2015</w:t>
      </w:r>
      <w:r w:rsidR="00CF1D19" w:rsidRPr="00F32399">
        <w:rPr>
          <w:color w:val="000000"/>
          <w:sz w:val="28"/>
          <w:szCs w:val="28"/>
        </w:rPr>
        <w:t xml:space="preserve"> год</w:t>
      </w:r>
      <w:r w:rsidR="00CF3CCD" w:rsidRPr="00F32399">
        <w:rPr>
          <w:color w:val="000000"/>
          <w:sz w:val="28"/>
          <w:szCs w:val="28"/>
        </w:rPr>
        <w:t>, утвержденный решени</w:t>
      </w:r>
      <w:r w:rsidR="00A06B34" w:rsidRPr="00F32399">
        <w:rPr>
          <w:color w:val="000000"/>
          <w:sz w:val="28"/>
          <w:szCs w:val="28"/>
        </w:rPr>
        <w:t>ем</w:t>
      </w:r>
      <w:r w:rsidR="00CF3CCD" w:rsidRPr="00F32399">
        <w:rPr>
          <w:color w:val="000000"/>
          <w:sz w:val="28"/>
          <w:szCs w:val="28"/>
        </w:rPr>
        <w:t xml:space="preserve"> совета депутатов от</w:t>
      </w:r>
      <w:r w:rsidR="0083227A" w:rsidRPr="00F32399">
        <w:rPr>
          <w:color w:val="000000"/>
          <w:sz w:val="28"/>
          <w:szCs w:val="28"/>
        </w:rPr>
        <w:t xml:space="preserve"> </w:t>
      </w:r>
      <w:r w:rsidR="00A06B34" w:rsidRPr="00F32399">
        <w:rPr>
          <w:color w:val="000000" w:themeColor="text1"/>
          <w:sz w:val="28"/>
          <w:szCs w:val="28"/>
        </w:rPr>
        <w:t>10</w:t>
      </w:r>
      <w:r>
        <w:rPr>
          <w:color w:val="000000" w:themeColor="text1"/>
          <w:sz w:val="28"/>
          <w:szCs w:val="28"/>
        </w:rPr>
        <w:t xml:space="preserve"> февраля </w:t>
      </w:r>
      <w:r w:rsidR="00A06446" w:rsidRPr="00F32399">
        <w:rPr>
          <w:color w:val="000000" w:themeColor="text1"/>
          <w:sz w:val="28"/>
          <w:szCs w:val="28"/>
        </w:rPr>
        <w:t>201</w:t>
      </w:r>
      <w:r w:rsidR="00A06B34" w:rsidRPr="00F32399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</w:t>
      </w:r>
      <w:r w:rsidR="00A06446" w:rsidRPr="00F32399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ода</w:t>
      </w:r>
      <w:r w:rsidR="00A06446" w:rsidRPr="00F32399">
        <w:rPr>
          <w:color w:val="000000" w:themeColor="text1"/>
          <w:sz w:val="28"/>
          <w:szCs w:val="28"/>
        </w:rPr>
        <w:t xml:space="preserve"> </w:t>
      </w:r>
      <w:r w:rsidR="00CF3CCD" w:rsidRPr="00F32399">
        <w:rPr>
          <w:color w:val="000000" w:themeColor="text1"/>
          <w:sz w:val="28"/>
          <w:szCs w:val="28"/>
        </w:rPr>
        <w:t>№</w:t>
      </w:r>
      <w:r w:rsidR="0083227A" w:rsidRPr="00F32399">
        <w:rPr>
          <w:color w:val="000000" w:themeColor="text1"/>
          <w:sz w:val="28"/>
          <w:szCs w:val="28"/>
        </w:rPr>
        <w:t xml:space="preserve"> </w:t>
      </w:r>
      <w:r w:rsidR="00A06B34" w:rsidRPr="00F32399">
        <w:rPr>
          <w:color w:val="000000" w:themeColor="text1"/>
          <w:sz w:val="28"/>
          <w:szCs w:val="28"/>
        </w:rPr>
        <w:t>29</w:t>
      </w:r>
      <w:r>
        <w:rPr>
          <w:color w:val="000000" w:themeColor="text1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с изменениями от</w:t>
      </w:r>
      <w:r w:rsidRPr="002740D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9 июня 2015 года</w:t>
      </w:r>
      <w:r w:rsidR="00795DA2" w:rsidRPr="00F32399">
        <w:rPr>
          <w:color w:val="000000" w:themeColor="text1"/>
          <w:sz w:val="28"/>
          <w:szCs w:val="28"/>
        </w:rPr>
        <w:t xml:space="preserve">, </w:t>
      </w:r>
      <w:r w:rsidR="00737D4F" w:rsidRPr="00F32399">
        <w:rPr>
          <w:color w:val="000000"/>
          <w:sz w:val="28"/>
          <w:szCs w:val="28"/>
        </w:rPr>
        <w:t>следующие изменения:</w:t>
      </w:r>
    </w:p>
    <w:p w:rsidR="00737D4F" w:rsidRPr="00941CA8" w:rsidRDefault="00F32399" w:rsidP="00941CA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р</w:t>
      </w:r>
      <w:r w:rsidR="00737D4F" w:rsidRPr="00941CA8">
        <w:rPr>
          <w:sz w:val="28"/>
          <w:szCs w:val="28"/>
        </w:rPr>
        <w:t xml:space="preserve">аздел 1 дополнить строками </w:t>
      </w:r>
      <w:r w:rsidR="00737D4F" w:rsidRPr="00941CA8">
        <w:rPr>
          <w:color w:val="000000" w:themeColor="text1"/>
          <w:sz w:val="28"/>
          <w:szCs w:val="28"/>
        </w:rPr>
        <w:t>7</w:t>
      </w:r>
      <w:r w:rsidR="00711A14">
        <w:rPr>
          <w:color w:val="000000" w:themeColor="text1"/>
          <w:sz w:val="28"/>
          <w:szCs w:val="28"/>
        </w:rPr>
        <w:t xml:space="preserve">, </w:t>
      </w:r>
      <w:r w:rsidR="00737D4F" w:rsidRPr="00941CA8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</w:t>
      </w:r>
      <w:r w:rsidR="00737D4F" w:rsidRPr="00941CA8">
        <w:rPr>
          <w:color w:val="000000"/>
          <w:sz w:val="28"/>
          <w:szCs w:val="28"/>
        </w:rPr>
        <w:t>следующего содержания: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8"/>
        <w:gridCol w:w="2247"/>
        <w:gridCol w:w="2550"/>
        <w:gridCol w:w="1907"/>
      </w:tblGrid>
      <w:tr w:rsidR="00737D4F" w:rsidRPr="00941CA8" w:rsidTr="00F3239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7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Нежилое здание с земельным участком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г</w:t>
            </w:r>
            <w:proofErr w:type="gramStart"/>
            <w:r w:rsidRPr="00941CA8">
              <w:rPr>
                <w:sz w:val="28"/>
                <w:szCs w:val="28"/>
              </w:rPr>
              <w:t>.В</w:t>
            </w:r>
            <w:proofErr w:type="gramEnd"/>
            <w:r w:rsidRPr="00941CA8">
              <w:rPr>
                <w:sz w:val="28"/>
                <w:szCs w:val="28"/>
              </w:rPr>
              <w:t xml:space="preserve">ыборг, </w:t>
            </w:r>
          </w:p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ул. Сторожевой башни, д.20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D4F" w:rsidRPr="00941CA8" w:rsidRDefault="00737D4F" w:rsidP="00941CA8">
            <w:pPr>
              <w:spacing w:after="120"/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 xml:space="preserve">Площадь здания </w:t>
            </w:r>
            <w:r w:rsidR="001D2FE8" w:rsidRPr="00941CA8">
              <w:rPr>
                <w:sz w:val="28"/>
                <w:szCs w:val="28"/>
              </w:rPr>
              <w:t>-37,1 кв</w:t>
            </w:r>
            <w:proofErr w:type="gramStart"/>
            <w:r w:rsidR="001D2FE8" w:rsidRPr="00941CA8">
              <w:rPr>
                <w:sz w:val="28"/>
                <w:szCs w:val="28"/>
              </w:rPr>
              <w:t>.м</w:t>
            </w:r>
            <w:proofErr w:type="gramEnd"/>
          </w:p>
          <w:p w:rsidR="00737D4F" w:rsidRPr="00941CA8" w:rsidRDefault="00737D4F" w:rsidP="00941CA8">
            <w:pPr>
              <w:spacing w:after="120"/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Земельный участок -</w:t>
            </w:r>
            <w:r w:rsidR="001D2FE8" w:rsidRPr="00941CA8">
              <w:rPr>
                <w:sz w:val="28"/>
                <w:szCs w:val="28"/>
              </w:rPr>
              <w:t>629</w:t>
            </w:r>
            <w:r w:rsidRPr="00941CA8">
              <w:rPr>
                <w:sz w:val="28"/>
                <w:szCs w:val="28"/>
              </w:rPr>
              <w:t xml:space="preserve"> кв.м.</w:t>
            </w:r>
          </w:p>
          <w:p w:rsidR="001D2FE8" w:rsidRPr="00941CA8" w:rsidRDefault="001D2FE8" w:rsidP="00941CA8">
            <w:pPr>
              <w:spacing w:after="120"/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lastRenderedPageBreak/>
              <w:t>Кадастровый номер-47:01:0107001:2314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4F" w:rsidRPr="00941CA8" w:rsidRDefault="00737D4F" w:rsidP="00941CA8">
            <w:pPr>
              <w:spacing w:before="120"/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lastRenderedPageBreak/>
              <w:t>В соответствии</w:t>
            </w:r>
          </w:p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с рыночной</w:t>
            </w:r>
          </w:p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стоимостью</w:t>
            </w:r>
          </w:p>
        </w:tc>
      </w:tr>
      <w:tr w:rsidR="00737D4F" w:rsidRPr="00941CA8" w:rsidTr="00F32399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Встроенное нежилое помещение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 xml:space="preserve">г. Выборг, </w:t>
            </w:r>
            <w:r w:rsidR="00F32399">
              <w:rPr>
                <w:sz w:val="28"/>
                <w:szCs w:val="28"/>
              </w:rPr>
              <w:t>ул</w:t>
            </w:r>
            <w:proofErr w:type="gramStart"/>
            <w:r w:rsidR="00F32399">
              <w:rPr>
                <w:sz w:val="28"/>
                <w:szCs w:val="28"/>
              </w:rPr>
              <w:t>.</w:t>
            </w:r>
            <w:r w:rsidR="001D2FE8" w:rsidRPr="00941CA8">
              <w:rPr>
                <w:sz w:val="28"/>
                <w:szCs w:val="28"/>
              </w:rPr>
              <w:t>У</w:t>
            </w:r>
            <w:proofErr w:type="gramEnd"/>
            <w:r w:rsidR="001D2FE8" w:rsidRPr="00941CA8">
              <w:rPr>
                <w:sz w:val="28"/>
                <w:szCs w:val="28"/>
              </w:rPr>
              <w:t xml:space="preserve">ральская, </w:t>
            </w:r>
            <w:r w:rsidRPr="00941CA8">
              <w:rPr>
                <w:sz w:val="28"/>
                <w:szCs w:val="28"/>
              </w:rPr>
              <w:t>д.1</w:t>
            </w:r>
            <w:r w:rsidR="001D2FE8" w:rsidRPr="00941CA8">
              <w:rPr>
                <w:sz w:val="28"/>
                <w:szCs w:val="28"/>
              </w:rPr>
              <w:t>7 пом.1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4F" w:rsidRPr="00941CA8" w:rsidRDefault="00737D4F" w:rsidP="00F32399">
            <w:pPr>
              <w:spacing w:after="120"/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Помещение, 1 этаж-</w:t>
            </w:r>
            <w:r w:rsidR="00F32399">
              <w:rPr>
                <w:sz w:val="28"/>
                <w:szCs w:val="28"/>
              </w:rPr>
              <w:t xml:space="preserve"> </w:t>
            </w:r>
            <w:r w:rsidR="001D2FE8" w:rsidRPr="00941CA8">
              <w:rPr>
                <w:sz w:val="28"/>
                <w:szCs w:val="28"/>
              </w:rPr>
              <w:t>30,8</w:t>
            </w:r>
            <w:r w:rsidRPr="00941CA8">
              <w:rPr>
                <w:sz w:val="28"/>
                <w:szCs w:val="28"/>
              </w:rPr>
              <w:t xml:space="preserve"> кв.м.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4F" w:rsidRPr="00941CA8" w:rsidRDefault="00737D4F" w:rsidP="00941CA8">
            <w:pPr>
              <w:spacing w:before="120"/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В соответствии</w:t>
            </w:r>
          </w:p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с рыночной</w:t>
            </w:r>
          </w:p>
          <w:p w:rsidR="00737D4F" w:rsidRPr="00941CA8" w:rsidRDefault="00737D4F" w:rsidP="00941CA8">
            <w:pPr>
              <w:jc w:val="center"/>
              <w:rPr>
                <w:sz w:val="28"/>
                <w:szCs w:val="28"/>
              </w:rPr>
            </w:pPr>
            <w:r w:rsidRPr="00941CA8">
              <w:rPr>
                <w:sz w:val="28"/>
                <w:szCs w:val="28"/>
              </w:rPr>
              <w:t>стоимостью</w:t>
            </w:r>
          </w:p>
        </w:tc>
      </w:tr>
    </w:tbl>
    <w:p w:rsidR="00F32399" w:rsidRPr="00B56447" w:rsidRDefault="00F32399" w:rsidP="00F3239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B56447">
        <w:rPr>
          <w:color w:val="000000"/>
          <w:sz w:val="28"/>
          <w:szCs w:val="28"/>
        </w:rPr>
        <w:t>Решение вступает в силу после его официального опубликования в газете «Выборг».</w:t>
      </w:r>
    </w:p>
    <w:p w:rsidR="00B50555" w:rsidRPr="00941CA8" w:rsidRDefault="00B50555" w:rsidP="00F32399">
      <w:pPr>
        <w:spacing w:before="840"/>
        <w:jc w:val="both"/>
        <w:rPr>
          <w:sz w:val="28"/>
          <w:szCs w:val="28"/>
        </w:rPr>
      </w:pPr>
      <w:r w:rsidRPr="00941CA8">
        <w:rPr>
          <w:sz w:val="28"/>
          <w:szCs w:val="28"/>
        </w:rPr>
        <w:t>Глава муниципального образования</w:t>
      </w:r>
      <w:r w:rsidRPr="00941CA8">
        <w:rPr>
          <w:sz w:val="28"/>
          <w:szCs w:val="28"/>
        </w:rPr>
        <w:tab/>
      </w:r>
      <w:r w:rsidRPr="00941CA8">
        <w:rPr>
          <w:sz w:val="28"/>
          <w:szCs w:val="28"/>
        </w:rPr>
        <w:tab/>
      </w:r>
      <w:r w:rsidRPr="00941CA8">
        <w:rPr>
          <w:sz w:val="28"/>
          <w:szCs w:val="28"/>
        </w:rPr>
        <w:tab/>
      </w:r>
      <w:r w:rsidRPr="00941CA8">
        <w:rPr>
          <w:sz w:val="28"/>
          <w:szCs w:val="28"/>
        </w:rPr>
        <w:tab/>
      </w:r>
      <w:r w:rsidRPr="00941CA8">
        <w:rPr>
          <w:sz w:val="28"/>
          <w:szCs w:val="28"/>
        </w:rPr>
        <w:tab/>
      </w:r>
      <w:r w:rsidR="00F32399">
        <w:rPr>
          <w:sz w:val="28"/>
          <w:szCs w:val="28"/>
        </w:rPr>
        <w:tab/>
      </w:r>
      <w:r w:rsidRPr="00941CA8">
        <w:rPr>
          <w:sz w:val="28"/>
          <w:szCs w:val="28"/>
        </w:rPr>
        <w:t xml:space="preserve">А.П. Лысов </w:t>
      </w:r>
    </w:p>
    <w:p w:rsidR="00CF1D19" w:rsidRPr="00F32399" w:rsidRDefault="00CF1D19" w:rsidP="00F32399">
      <w:pPr>
        <w:spacing w:before="120"/>
        <w:jc w:val="both"/>
        <w:rPr>
          <w:sz w:val="20"/>
          <w:szCs w:val="20"/>
        </w:rPr>
      </w:pPr>
      <w:r w:rsidRPr="00F32399">
        <w:rPr>
          <w:sz w:val="20"/>
          <w:szCs w:val="20"/>
        </w:rPr>
        <w:t>Разослано: дело, комиссия, администрация, КУМИГ</w:t>
      </w:r>
      <w:r w:rsidR="00795DA2" w:rsidRPr="00F32399">
        <w:rPr>
          <w:sz w:val="20"/>
          <w:szCs w:val="20"/>
        </w:rPr>
        <w:t>-</w:t>
      </w:r>
      <w:r w:rsidR="00A06B34" w:rsidRPr="00F32399">
        <w:rPr>
          <w:sz w:val="20"/>
          <w:szCs w:val="20"/>
        </w:rPr>
        <w:t>3</w:t>
      </w:r>
      <w:r w:rsidRPr="00F32399">
        <w:rPr>
          <w:sz w:val="20"/>
          <w:szCs w:val="20"/>
        </w:rPr>
        <w:t>, прокуратура, газета «Выборг»</w:t>
      </w:r>
    </w:p>
    <w:sectPr w:rsidR="00CF1D19" w:rsidRPr="00F32399" w:rsidSect="00F32399">
      <w:pgSz w:w="11906" w:h="16838"/>
      <w:pgMar w:top="1134" w:right="849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0381"/>
    <w:multiLevelType w:val="hybridMultilevel"/>
    <w:tmpl w:val="542EC67E"/>
    <w:lvl w:ilvl="0" w:tplc="F38E1C8A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ECE470D"/>
    <w:multiLevelType w:val="hybridMultilevel"/>
    <w:tmpl w:val="07FE0366"/>
    <w:lvl w:ilvl="0" w:tplc="43B6304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B94828"/>
    <w:multiLevelType w:val="hybridMultilevel"/>
    <w:tmpl w:val="045E0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23A3A"/>
    <w:multiLevelType w:val="multilevel"/>
    <w:tmpl w:val="98E27D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7" w:hanging="2160"/>
      </w:pPr>
      <w:rPr>
        <w:rFonts w:hint="default"/>
      </w:rPr>
    </w:lvl>
  </w:abstractNum>
  <w:abstractNum w:abstractNumId="4">
    <w:nsid w:val="64933498"/>
    <w:multiLevelType w:val="hybridMultilevel"/>
    <w:tmpl w:val="78FCE5E0"/>
    <w:lvl w:ilvl="0" w:tplc="49D62910">
      <w:start w:val="1"/>
      <w:numFmt w:val="decimal"/>
      <w:lvlText w:val="%1."/>
      <w:lvlJc w:val="left"/>
      <w:pPr>
        <w:ind w:left="928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8"/>
        </w:tabs>
        <w:ind w:left="21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8"/>
        </w:tabs>
        <w:ind w:left="36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8"/>
        </w:tabs>
        <w:ind w:left="43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8"/>
        </w:tabs>
        <w:ind w:left="57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8"/>
        </w:tabs>
        <w:ind w:left="6508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A7F6A"/>
    <w:rsid w:val="00012B2E"/>
    <w:rsid w:val="00013B90"/>
    <w:rsid w:val="000141D5"/>
    <w:rsid w:val="00020236"/>
    <w:rsid w:val="00050EBE"/>
    <w:rsid w:val="00075806"/>
    <w:rsid w:val="0008746D"/>
    <w:rsid w:val="00087B3F"/>
    <w:rsid w:val="00091F7E"/>
    <w:rsid w:val="00093A1B"/>
    <w:rsid w:val="00095077"/>
    <w:rsid w:val="000A0E88"/>
    <w:rsid w:val="000A7F6A"/>
    <w:rsid w:val="000C3438"/>
    <w:rsid w:val="000C5D26"/>
    <w:rsid w:val="000C7117"/>
    <w:rsid w:val="000D67AF"/>
    <w:rsid w:val="000E1792"/>
    <w:rsid w:val="000F12DF"/>
    <w:rsid w:val="000F1524"/>
    <w:rsid w:val="0013267C"/>
    <w:rsid w:val="0013357B"/>
    <w:rsid w:val="00145D16"/>
    <w:rsid w:val="00147798"/>
    <w:rsid w:val="00165053"/>
    <w:rsid w:val="001B1123"/>
    <w:rsid w:val="001B372B"/>
    <w:rsid w:val="001B38FE"/>
    <w:rsid w:val="001D2FE8"/>
    <w:rsid w:val="001D4E6B"/>
    <w:rsid w:val="001E20A6"/>
    <w:rsid w:val="001E57A1"/>
    <w:rsid w:val="0020101B"/>
    <w:rsid w:val="002016EA"/>
    <w:rsid w:val="00202D33"/>
    <w:rsid w:val="00216CDE"/>
    <w:rsid w:val="002415DA"/>
    <w:rsid w:val="002740D6"/>
    <w:rsid w:val="00276FB9"/>
    <w:rsid w:val="00277361"/>
    <w:rsid w:val="00295E07"/>
    <w:rsid w:val="002B0E42"/>
    <w:rsid w:val="002C7EB7"/>
    <w:rsid w:val="002D7717"/>
    <w:rsid w:val="002D7F28"/>
    <w:rsid w:val="002E66B3"/>
    <w:rsid w:val="002F16E4"/>
    <w:rsid w:val="00323652"/>
    <w:rsid w:val="00341DF5"/>
    <w:rsid w:val="0034395E"/>
    <w:rsid w:val="003517E7"/>
    <w:rsid w:val="00356304"/>
    <w:rsid w:val="00362021"/>
    <w:rsid w:val="00385F64"/>
    <w:rsid w:val="003A57DA"/>
    <w:rsid w:val="003A74CE"/>
    <w:rsid w:val="003B036D"/>
    <w:rsid w:val="003C4F7D"/>
    <w:rsid w:val="003E22F0"/>
    <w:rsid w:val="004108F5"/>
    <w:rsid w:val="00414389"/>
    <w:rsid w:val="00423810"/>
    <w:rsid w:val="00446458"/>
    <w:rsid w:val="00471474"/>
    <w:rsid w:val="00472F74"/>
    <w:rsid w:val="0047463B"/>
    <w:rsid w:val="00497CC4"/>
    <w:rsid w:val="004A02B8"/>
    <w:rsid w:val="004A471D"/>
    <w:rsid w:val="004A7621"/>
    <w:rsid w:val="004B2CED"/>
    <w:rsid w:val="004C1940"/>
    <w:rsid w:val="004C3C6A"/>
    <w:rsid w:val="004E5F89"/>
    <w:rsid w:val="00520A8D"/>
    <w:rsid w:val="00586554"/>
    <w:rsid w:val="005D00E7"/>
    <w:rsid w:val="005E6723"/>
    <w:rsid w:val="005F7757"/>
    <w:rsid w:val="0062429C"/>
    <w:rsid w:val="0064256C"/>
    <w:rsid w:val="006458F4"/>
    <w:rsid w:val="006506F7"/>
    <w:rsid w:val="006516B0"/>
    <w:rsid w:val="006849B5"/>
    <w:rsid w:val="00687B6C"/>
    <w:rsid w:val="006A2CE5"/>
    <w:rsid w:val="006A7422"/>
    <w:rsid w:val="006B404D"/>
    <w:rsid w:val="006B570E"/>
    <w:rsid w:val="006C67F9"/>
    <w:rsid w:val="006C7A92"/>
    <w:rsid w:val="006F56D8"/>
    <w:rsid w:val="00703C1F"/>
    <w:rsid w:val="007112CB"/>
    <w:rsid w:val="00711A14"/>
    <w:rsid w:val="00711E5D"/>
    <w:rsid w:val="00726B58"/>
    <w:rsid w:val="00737D4F"/>
    <w:rsid w:val="007440DE"/>
    <w:rsid w:val="0074678B"/>
    <w:rsid w:val="00763733"/>
    <w:rsid w:val="00777F38"/>
    <w:rsid w:val="00783441"/>
    <w:rsid w:val="00795DA2"/>
    <w:rsid w:val="007C364E"/>
    <w:rsid w:val="007D6274"/>
    <w:rsid w:val="007E36B0"/>
    <w:rsid w:val="007E66C3"/>
    <w:rsid w:val="007F0766"/>
    <w:rsid w:val="008106F2"/>
    <w:rsid w:val="00812460"/>
    <w:rsid w:val="00814F77"/>
    <w:rsid w:val="0083227A"/>
    <w:rsid w:val="00841C1E"/>
    <w:rsid w:val="00851024"/>
    <w:rsid w:val="00871258"/>
    <w:rsid w:val="00882927"/>
    <w:rsid w:val="008878D0"/>
    <w:rsid w:val="00896931"/>
    <w:rsid w:val="00896E02"/>
    <w:rsid w:val="00896EA7"/>
    <w:rsid w:val="008A0628"/>
    <w:rsid w:val="008B5D12"/>
    <w:rsid w:val="008B62EA"/>
    <w:rsid w:val="008D15B8"/>
    <w:rsid w:val="00915475"/>
    <w:rsid w:val="00931211"/>
    <w:rsid w:val="00936E1F"/>
    <w:rsid w:val="00941CA8"/>
    <w:rsid w:val="00943EC5"/>
    <w:rsid w:val="00972FBC"/>
    <w:rsid w:val="00976F42"/>
    <w:rsid w:val="009932B6"/>
    <w:rsid w:val="009957B5"/>
    <w:rsid w:val="009E7D1E"/>
    <w:rsid w:val="009F782B"/>
    <w:rsid w:val="00A05384"/>
    <w:rsid w:val="00A06446"/>
    <w:rsid w:val="00A06B34"/>
    <w:rsid w:val="00A26FCF"/>
    <w:rsid w:val="00A6325F"/>
    <w:rsid w:val="00A84B39"/>
    <w:rsid w:val="00A873BB"/>
    <w:rsid w:val="00AA07EC"/>
    <w:rsid w:val="00AC6FF3"/>
    <w:rsid w:val="00AD60CF"/>
    <w:rsid w:val="00B006BA"/>
    <w:rsid w:val="00B070B2"/>
    <w:rsid w:val="00B328E0"/>
    <w:rsid w:val="00B45A36"/>
    <w:rsid w:val="00B50555"/>
    <w:rsid w:val="00B5359A"/>
    <w:rsid w:val="00B55123"/>
    <w:rsid w:val="00B57A14"/>
    <w:rsid w:val="00BA0782"/>
    <w:rsid w:val="00BB39D5"/>
    <w:rsid w:val="00BD3971"/>
    <w:rsid w:val="00BE5B61"/>
    <w:rsid w:val="00C160EF"/>
    <w:rsid w:val="00C16891"/>
    <w:rsid w:val="00C21399"/>
    <w:rsid w:val="00C31029"/>
    <w:rsid w:val="00C5602D"/>
    <w:rsid w:val="00C56030"/>
    <w:rsid w:val="00C71729"/>
    <w:rsid w:val="00C81DF7"/>
    <w:rsid w:val="00C83C06"/>
    <w:rsid w:val="00CA36AE"/>
    <w:rsid w:val="00CC44EE"/>
    <w:rsid w:val="00CD40BD"/>
    <w:rsid w:val="00CF1D19"/>
    <w:rsid w:val="00CF3CCD"/>
    <w:rsid w:val="00CF6CE0"/>
    <w:rsid w:val="00D02950"/>
    <w:rsid w:val="00D04CE8"/>
    <w:rsid w:val="00D40880"/>
    <w:rsid w:val="00D55137"/>
    <w:rsid w:val="00D6144D"/>
    <w:rsid w:val="00D7460A"/>
    <w:rsid w:val="00D96FEF"/>
    <w:rsid w:val="00DF070C"/>
    <w:rsid w:val="00E2303E"/>
    <w:rsid w:val="00E262EF"/>
    <w:rsid w:val="00E309E1"/>
    <w:rsid w:val="00E349C6"/>
    <w:rsid w:val="00E468FE"/>
    <w:rsid w:val="00E563B4"/>
    <w:rsid w:val="00E763DD"/>
    <w:rsid w:val="00E8437A"/>
    <w:rsid w:val="00EB565E"/>
    <w:rsid w:val="00EB784C"/>
    <w:rsid w:val="00EF2DC0"/>
    <w:rsid w:val="00F32399"/>
    <w:rsid w:val="00F34384"/>
    <w:rsid w:val="00F42893"/>
    <w:rsid w:val="00F46927"/>
    <w:rsid w:val="00F52649"/>
    <w:rsid w:val="00F54687"/>
    <w:rsid w:val="00F70E94"/>
    <w:rsid w:val="00F7347F"/>
    <w:rsid w:val="00F90D69"/>
    <w:rsid w:val="00F93B6D"/>
    <w:rsid w:val="00FA1712"/>
    <w:rsid w:val="00FB6AD2"/>
    <w:rsid w:val="00FC2C6C"/>
    <w:rsid w:val="00FC3BC1"/>
    <w:rsid w:val="00FD6A84"/>
    <w:rsid w:val="00FE5718"/>
    <w:rsid w:val="00FF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6A"/>
    <w:rPr>
      <w:sz w:val="24"/>
      <w:szCs w:val="24"/>
    </w:rPr>
  </w:style>
  <w:style w:type="paragraph" w:styleId="1">
    <w:name w:val="heading 1"/>
    <w:basedOn w:val="a"/>
    <w:next w:val="a"/>
    <w:qFormat/>
    <w:rsid w:val="008106F2"/>
    <w:pPr>
      <w:keepNext/>
      <w:ind w:left="993" w:right="2636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A7F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8A0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62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2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tlovaIS\Desktop\&#1057;&#1074;&#1077;&#1090;&#1083;&#1086;&#1074;&#1072;\&#1040;&#1044;&#1052;&#1048;&#1053;&#1048;&#1057;&#1058;&#1056;&#1040;&#1062;&#1048;&#107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2AEF-0DD5-4F5B-8DB1-7CD45E66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АДМИНИСТРАЦИЯ</Template>
  <TotalTime>251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Илона Светлова</dc:creator>
  <cp:lastModifiedBy>Asus</cp:lastModifiedBy>
  <cp:revision>21</cp:revision>
  <cp:lastPrinted>2015-09-22T12:43:00Z</cp:lastPrinted>
  <dcterms:created xsi:type="dcterms:W3CDTF">2015-06-16T03:53:00Z</dcterms:created>
  <dcterms:modified xsi:type="dcterms:W3CDTF">2015-09-22T12:43:00Z</dcterms:modified>
</cp:coreProperties>
</file>